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982" w:rsidRPr="005D4982" w:rsidRDefault="005D4982" w:rsidP="005D498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D4982">
        <w:rPr>
          <w:rFonts w:ascii="Times New Roman" w:hAnsi="Times New Roman" w:cs="Times New Roman"/>
          <w:sz w:val="24"/>
          <w:szCs w:val="24"/>
          <w:u w:val="single"/>
        </w:rPr>
        <w:t>John RYNTOUR</w:t>
      </w:r>
      <w:r w:rsidRPr="005D4982">
        <w:rPr>
          <w:rFonts w:ascii="Times New Roman" w:hAnsi="Times New Roman" w:cs="Times New Roman"/>
          <w:sz w:val="24"/>
          <w:szCs w:val="24"/>
        </w:rPr>
        <w:t xml:space="preserve">       (fl.1433-6)</w:t>
      </w:r>
    </w:p>
    <w:p w:rsidR="005D4982" w:rsidRPr="005D4982" w:rsidRDefault="005D4982" w:rsidP="005D498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D4982">
        <w:rPr>
          <w:rFonts w:ascii="Times New Roman" w:hAnsi="Times New Roman" w:cs="Times New Roman"/>
          <w:sz w:val="24"/>
          <w:szCs w:val="24"/>
        </w:rPr>
        <w:t>Rector of the church of Saints Peter and Paul, Little Bittering, Norfolk.</w:t>
      </w:r>
    </w:p>
    <w:p w:rsidR="005D4982" w:rsidRPr="005D4982" w:rsidRDefault="005D4982" w:rsidP="005D49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D4982" w:rsidRPr="005D4982" w:rsidRDefault="005D4982" w:rsidP="005D49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D4982" w:rsidRPr="005D4982" w:rsidRDefault="005D4982" w:rsidP="005D498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D4982">
        <w:rPr>
          <w:rFonts w:ascii="Times New Roman" w:hAnsi="Times New Roman" w:cs="Times New Roman"/>
          <w:sz w:val="24"/>
          <w:szCs w:val="24"/>
        </w:rPr>
        <w:t xml:space="preserve">         1433-6</w:t>
      </w:r>
      <w:r w:rsidRPr="005D4982">
        <w:rPr>
          <w:rFonts w:ascii="Times New Roman" w:hAnsi="Times New Roman" w:cs="Times New Roman"/>
          <w:sz w:val="24"/>
          <w:szCs w:val="24"/>
        </w:rPr>
        <w:tab/>
        <w:t>He was Rector.</w:t>
      </w:r>
    </w:p>
    <w:p w:rsidR="005D4982" w:rsidRPr="005D4982" w:rsidRDefault="005D4982" w:rsidP="005D498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D4982">
        <w:rPr>
          <w:rFonts w:ascii="Times New Roman" w:hAnsi="Times New Roman" w:cs="Times New Roman"/>
          <w:sz w:val="24"/>
          <w:szCs w:val="24"/>
        </w:rPr>
        <w:tab/>
      </w:r>
      <w:r w:rsidRPr="005D4982">
        <w:rPr>
          <w:rFonts w:ascii="Times New Roman" w:hAnsi="Times New Roman" w:cs="Times New Roman"/>
          <w:sz w:val="24"/>
          <w:szCs w:val="24"/>
        </w:rPr>
        <w:tab/>
        <w:t>(“An Essay Towards a Topographical History of the County of Norfolk”</w:t>
      </w:r>
    </w:p>
    <w:p w:rsidR="005D4982" w:rsidRPr="005D4982" w:rsidRDefault="005D4982" w:rsidP="005D4982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5D4982">
        <w:rPr>
          <w:rFonts w:ascii="Times New Roman" w:hAnsi="Times New Roman" w:cs="Times New Roman"/>
          <w:sz w:val="24"/>
          <w:szCs w:val="24"/>
        </w:rPr>
        <w:t>vol.9 pp.458-60  Francis Blomefield)</w:t>
      </w:r>
    </w:p>
    <w:p w:rsidR="005D4982" w:rsidRPr="005D4982" w:rsidRDefault="005D4982" w:rsidP="005D49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D4982" w:rsidRPr="005D4982" w:rsidRDefault="005D4982" w:rsidP="005D49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D4982" w:rsidRPr="005D4982" w:rsidRDefault="005D4982" w:rsidP="005D498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D4982">
        <w:rPr>
          <w:rFonts w:ascii="Times New Roman" w:hAnsi="Times New Roman" w:cs="Times New Roman"/>
          <w:sz w:val="24"/>
          <w:szCs w:val="24"/>
        </w:rPr>
        <w:t>10 August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4982" w:rsidRDefault="005D4982" w:rsidP="00564E3C">
      <w:pPr>
        <w:spacing w:after="0" w:line="240" w:lineRule="auto"/>
      </w:pPr>
      <w:r>
        <w:separator/>
      </w:r>
    </w:p>
  </w:endnote>
  <w:endnote w:type="continuationSeparator" w:id="0">
    <w:p w:rsidR="005D4982" w:rsidRDefault="005D498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D4982">
      <w:rPr>
        <w:rFonts w:ascii="Times New Roman" w:hAnsi="Times New Roman" w:cs="Times New Roman"/>
        <w:noProof/>
        <w:sz w:val="24"/>
        <w:szCs w:val="24"/>
      </w:rPr>
      <w:t>20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4982" w:rsidRDefault="005D4982" w:rsidP="00564E3C">
      <w:pPr>
        <w:spacing w:after="0" w:line="240" w:lineRule="auto"/>
      </w:pPr>
      <w:r>
        <w:separator/>
      </w:r>
    </w:p>
  </w:footnote>
  <w:footnote w:type="continuationSeparator" w:id="0">
    <w:p w:rsidR="005D4982" w:rsidRDefault="005D498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982"/>
    <w:rsid w:val="00372DC6"/>
    <w:rsid w:val="00564E3C"/>
    <w:rsid w:val="005D4982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A3E5C74-449C-494F-A226-F30ED976A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2015-12-20T21:11:00Z</dcterms:created>
  <dcterms:modified xsi:type="dcterms:W3CDTF">2015-12-20T21:12:00Z</dcterms:modified>
</cp:coreProperties>
</file>